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41EC1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PYKARD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d.1476)</w:t>
      </w:r>
    </w:p>
    <w:p w14:paraId="2ABCAE6D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Hillum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14:paraId="237C5D0C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A59D7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58E0F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Apr.1476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20C7A028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557D5AE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D4210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CC2F16" w14:textId="77777777" w:rsidR="00682EE7" w:rsidRDefault="00682EE7" w:rsidP="00682E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7BEF68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624C" w14:textId="77777777" w:rsidR="00682EE7" w:rsidRDefault="00682EE7" w:rsidP="009139A6">
      <w:r>
        <w:separator/>
      </w:r>
    </w:p>
  </w:endnote>
  <w:endnote w:type="continuationSeparator" w:id="0">
    <w:p w14:paraId="6F140B8D" w14:textId="77777777" w:rsidR="00682EE7" w:rsidRDefault="00682E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24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03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2DA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4FA5" w14:textId="77777777" w:rsidR="00682EE7" w:rsidRDefault="00682EE7" w:rsidP="009139A6">
      <w:r>
        <w:separator/>
      </w:r>
    </w:p>
  </w:footnote>
  <w:footnote w:type="continuationSeparator" w:id="0">
    <w:p w14:paraId="0990DE18" w14:textId="77777777" w:rsidR="00682EE7" w:rsidRDefault="00682E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E0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F4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C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EE7"/>
    <w:rsid w:val="000666E0"/>
    <w:rsid w:val="002510B7"/>
    <w:rsid w:val="005C130B"/>
    <w:rsid w:val="00682EE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725AD"/>
  <w15:chartTrackingRefBased/>
  <w15:docId w15:val="{84882F99-73E0-480F-BF4F-92F57EDF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2021-05-19T08:54:00Z</dcterms:created>
  <dcterms:modified xsi:type="dcterms:W3CDTF">2021-05-19T08:56:00Z</dcterms:modified>
</cp:coreProperties>
</file>